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0429BB" w:rsidRDefault="000429BB" w:rsidP="000429BB">
      <w:pPr>
        <w:tabs>
          <w:tab w:val="left" w:pos="1170"/>
        </w:tabs>
      </w:pPr>
      <w:r>
        <w:t>TO:</w:t>
      </w:r>
      <w:r>
        <w:tab/>
        <w:t xml:space="preserve">Chairman </w:t>
      </w:r>
      <w:r w:rsidR="008567C3">
        <w:t>DeAnn T. Walker</w:t>
      </w:r>
    </w:p>
    <w:p w:rsidR="000429BB" w:rsidRDefault="000429BB" w:rsidP="000429BB">
      <w:pPr>
        <w:tabs>
          <w:tab w:val="left" w:pos="1170"/>
        </w:tabs>
      </w:pPr>
      <w:r>
        <w:tab/>
        <w:t xml:space="preserve">Commissioner </w:t>
      </w:r>
      <w:r w:rsidR="00DE2072">
        <w:t>Brandy Marty Marquez</w:t>
      </w:r>
    </w:p>
    <w:p w:rsidR="000429BB" w:rsidRDefault="000429BB" w:rsidP="000429BB">
      <w:pPr>
        <w:tabs>
          <w:tab w:val="left" w:pos="1170"/>
        </w:tabs>
      </w:pPr>
      <w:r>
        <w:tab/>
        <w:t xml:space="preserve">Commissioner </w:t>
      </w:r>
      <w:r w:rsidR="00DE2072">
        <w:t>Arthur C. D’Andrea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ab/>
        <w:t>All Parties of Record</w:t>
      </w:r>
    </w:p>
    <w:p w:rsidR="000429BB" w:rsidRDefault="000429BB" w:rsidP="000429BB">
      <w:pPr>
        <w:tabs>
          <w:tab w:val="left" w:pos="1170"/>
        </w:tabs>
      </w:pPr>
    </w:p>
    <w:p w:rsidR="000429BB" w:rsidRDefault="00171746" w:rsidP="000429BB">
      <w:pPr>
        <w:tabs>
          <w:tab w:val="left" w:pos="1170"/>
        </w:tabs>
      </w:pPr>
      <w:r>
        <w:t>FROM:</w:t>
      </w:r>
      <w:r>
        <w:tab/>
        <w:t>Davida Dwyer and Jonathan Namazi</w:t>
      </w:r>
    </w:p>
    <w:p w:rsidR="000429BB" w:rsidRDefault="000429BB" w:rsidP="000429BB">
      <w:pPr>
        <w:tabs>
          <w:tab w:val="left" w:pos="1170"/>
        </w:tabs>
      </w:pPr>
      <w:r>
        <w:tab/>
        <w:t>Commission Advising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ind w:left="1170" w:hanging="1170"/>
      </w:pPr>
      <w:r>
        <w:t>RE:</w:t>
      </w:r>
      <w:r>
        <w:tab/>
      </w:r>
      <w:r w:rsidR="00171746">
        <w:rPr>
          <w:i/>
        </w:rPr>
        <w:t>Application of Bolivar Utility</w:t>
      </w:r>
      <w:r w:rsidR="00AA3790">
        <w:rPr>
          <w:i/>
        </w:rPr>
        <w:t xml:space="preserve"> Services</w:t>
      </w:r>
      <w:r w:rsidR="00171746">
        <w:rPr>
          <w:i/>
        </w:rPr>
        <w:t>, LLC for Authority to Change Sewer Rates</w:t>
      </w:r>
      <w:r w:rsidR="00171746">
        <w:t>, Docket No. 47680</w:t>
      </w:r>
      <w:r w:rsidR="00960E30">
        <w:t>, SOAH Docket No. </w:t>
      </w:r>
      <w:r w:rsidR="007A254A">
        <w:t>473-18</w:t>
      </w:r>
      <w:r>
        <w:t>-</w:t>
      </w:r>
      <w:r w:rsidR="007A254A">
        <w:t>1906</w:t>
      </w:r>
      <w:r w:rsidR="00AA3790">
        <w:t>.WS</w:t>
      </w:r>
      <w:r>
        <w:t>, Draft Preliminary Order,</w:t>
      </w:r>
      <w:r w:rsidR="007A254A">
        <w:t xml:space="preserve"> February</w:t>
      </w:r>
      <w:r w:rsidR="00356D95">
        <w:t> </w:t>
      </w:r>
      <w:r w:rsidR="007A254A">
        <w:t xml:space="preserve">15, 2018 Open Meeting, Item No. </w:t>
      </w:r>
      <w:r w:rsidR="00BE15A0">
        <w:t>1</w:t>
      </w:r>
      <w:bookmarkStart w:id="0" w:name="_GoBack"/>
      <w:bookmarkEnd w:id="0"/>
    </w:p>
    <w:p w:rsidR="000429BB" w:rsidRDefault="000429BB" w:rsidP="000429BB">
      <w:pPr>
        <w:tabs>
          <w:tab w:val="left" w:pos="1170"/>
        </w:tabs>
      </w:pPr>
    </w:p>
    <w:p w:rsidR="000429BB" w:rsidRDefault="00960E30" w:rsidP="000429BB">
      <w:pPr>
        <w:tabs>
          <w:tab w:val="left" w:pos="1170"/>
        </w:tabs>
      </w:pPr>
      <w:r>
        <w:t>DATE:</w:t>
      </w:r>
      <w:r>
        <w:tab/>
        <w:t>February</w:t>
      </w:r>
      <w:r w:rsidR="001C7F17">
        <w:t xml:space="preserve"> 8</w:t>
      </w:r>
      <w:r>
        <w:t>, 2018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  <w:jc w:val="both"/>
      </w:pPr>
      <w:r>
        <w:t xml:space="preserve">Please find enclosed the draft preliminary order filed by Commission Advising in the above-referenced docket.  The Commission will consider this </w:t>
      </w:r>
      <w:r w:rsidR="00960E30">
        <w:t>draft preliminary order at the February 15, 2018</w:t>
      </w:r>
      <w:r>
        <w:t xml:space="preserve"> open meeting.  Parties shall not file responses or comments addressing this draft preliminary order.</w:t>
      </w:r>
    </w:p>
    <w:p w:rsidR="000429BB" w:rsidRDefault="000429BB" w:rsidP="000429BB">
      <w:pPr>
        <w:tabs>
          <w:tab w:val="left" w:pos="1170"/>
        </w:tabs>
        <w:jc w:val="both"/>
      </w:pPr>
    </w:p>
    <w:p w:rsidR="000429BB" w:rsidRDefault="000429BB" w:rsidP="000429BB">
      <w:pPr>
        <w:tabs>
          <w:tab w:val="left" w:pos="1170"/>
        </w:tabs>
        <w:jc w:val="both"/>
      </w:pPr>
      <w:r>
        <w:t>Any modifications to the draft preliminary order that are proposed by one or more Commissioners will be filed simultaneously prior to the cons</w:t>
      </w:r>
      <w:r w:rsidR="00960E30">
        <w:t>ideration of the matter at the February 15, 2018</w:t>
      </w:r>
      <w:r>
        <w:t xml:space="preserve"> open meeting.</w:t>
      </w: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9E3AC7" w:rsidRDefault="000429BB" w:rsidP="00C93E4A">
      <w:pPr>
        <w:rPr>
          <w:sz w:val="20"/>
        </w:rPr>
      </w:pPr>
      <w:r>
        <w:rPr>
          <w:sz w:val="20"/>
        </w:rPr>
        <w:t>W2013</w:t>
      </w:r>
    </w:p>
    <w:p w:rsidR="00732664" w:rsidRPr="00732664" w:rsidRDefault="00732664" w:rsidP="00C93E4A">
      <w:pPr>
        <w:rPr>
          <w:sz w:val="20"/>
        </w:rPr>
      </w:pPr>
      <w:r>
        <w:rPr>
          <w:sz w:val="20"/>
        </w:rPr>
        <w:t>q:\cadm\orders\prelim\47000\47680 dpo memo.docx</w:t>
      </w:r>
    </w:p>
    <w:sectPr w:rsidR="00732664" w:rsidRPr="00732664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746" w:rsidRDefault="00171746" w:rsidP="00F205E0">
      <w:r>
        <w:separator/>
      </w:r>
    </w:p>
  </w:endnote>
  <w:endnote w:type="continuationSeparator" w:id="0">
    <w:p w:rsidR="00171746" w:rsidRDefault="00171746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pt;height:12pt" o:ole="" fillcolor="window">
          <v:imagedata r:id="rId1" o:title=""/>
        </v:shape>
        <o:OLEObject Type="Embed" ProgID="MSDraw" ShapeID="_x0000_i1025" DrawAspect="Content" ObjectID="_1579587783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746" w:rsidRDefault="00171746" w:rsidP="00F205E0">
      <w:r>
        <w:separator/>
      </w:r>
    </w:p>
  </w:footnote>
  <w:footnote w:type="continuationSeparator" w:id="0">
    <w:p w:rsidR="00171746" w:rsidRDefault="00171746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DE2072">
      <w:rPr>
        <w:b/>
        <w:spacing w:val="10"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DE2072">
      <w:rPr>
        <w:b/>
        <w:spacing w:val="10"/>
        <w:sz w:val="22"/>
      </w:rPr>
      <w:t>Arthur C. D’Andrea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E30FA8">
      <w:rPr>
        <w:b/>
        <w:spacing w:val="10"/>
        <w:sz w:val="22"/>
        <w:szCs w:val="22"/>
      </w:rPr>
      <w:t>Brian H. Lloyd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attachedTemplate r:id="rId1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746"/>
    <w:rsid w:val="000429BB"/>
    <w:rsid w:val="00054249"/>
    <w:rsid w:val="00081D53"/>
    <w:rsid w:val="000A4384"/>
    <w:rsid w:val="00171746"/>
    <w:rsid w:val="001C60C2"/>
    <w:rsid w:val="001C7F17"/>
    <w:rsid w:val="00210A67"/>
    <w:rsid w:val="00266D3A"/>
    <w:rsid w:val="00333DA2"/>
    <w:rsid w:val="00356D95"/>
    <w:rsid w:val="003B52A7"/>
    <w:rsid w:val="003C1C7E"/>
    <w:rsid w:val="003F6056"/>
    <w:rsid w:val="00467443"/>
    <w:rsid w:val="004F132B"/>
    <w:rsid w:val="0057420A"/>
    <w:rsid w:val="00591646"/>
    <w:rsid w:val="00661C13"/>
    <w:rsid w:val="006856A5"/>
    <w:rsid w:val="006D47D9"/>
    <w:rsid w:val="00732664"/>
    <w:rsid w:val="00783E18"/>
    <w:rsid w:val="00787F8C"/>
    <w:rsid w:val="007A254A"/>
    <w:rsid w:val="008143E2"/>
    <w:rsid w:val="008348B5"/>
    <w:rsid w:val="008567C3"/>
    <w:rsid w:val="008732BB"/>
    <w:rsid w:val="00890720"/>
    <w:rsid w:val="008C7E5D"/>
    <w:rsid w:val="008E2B50"/>
    <w:rsid w:val="008F04CD"/>
    <w:rsid w:val="00960E30"/>
    <w:rsid w:val="009B073B"/>
    <w:rsid w:val="009E3AC7"/>
    <w:rsid w:val="00A12349"/>
    <w:rsid w:val="00AA3790"/>
    <w:rsid w:val="00AC26D9"/>
    <w:rsid w:val="00BE15A0"/>
    <w:rsid w:val="00BF63BA"/>
    <w:rsid w:val="00C3714F"/>
    <w:rsid w:val="00C6276B"/>
    <w:rsid w:val="00C71532"/>
    <w:rsid w:val="00C83ED2"/>
    <w:rsid w:val="00C93E4A"/>
    <w:rsid w:val="00CB24AC"/>
    <w:rsid w:val="00CE2889"/>
    <w:rsid w:val="00D239E0"/>
    <w:rsid w:val="00D90769"/>
    <w:rsid w:val="00D96923"/>
    <w:rsid w:val="00DC43CA"/>
    <w:rsid w:val="00DE2072"/>
    <w:rsid w:val="00DE78BA"/>
    <w:rsid w:val="00E30FA8"/>
    <w:rsid w:val="00E83210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5:docId w15:val="{EE286132-4151-4B53-A38E-E098FFEA9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9B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7F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F1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DPOmemo2013(wmd'a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DPOmemo2013(wmd'a)</Template>
  <TotalTime>15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Dwyer, Davida</cp:lastModifiedBy>
  <cp:revision>4</cp:revision>
  <cp:lastPrinted>2018-02-06T21:37:00Z</cp:lastPrinted>
  <dcterms:created xsi:type="dcterms:W3CDTF">2018-02-06T21:23:00Z</dcterms:created>
  <dcterms:modified xsi:type="dcterms:W3CDTF">2018-02-08T15:37:00Z</dcterms:modified>
</cp:coreProperties>
</file>